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642A7" w14:textId="3F9EF4A9" w:rsidR="00BA00AB" w:rsidRDefault="00310D3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SWAIN</w:t>
      </w:r>
      <w:r>
        <w:rPr>
          <w:rFonts w:cs="Times New Roman"/>
          <w:szCs w:val="24"/>
        </w:rPr>
        <w:t xml:space="preserve">      (fl.1428)</w:t>
      </w:r>
    </w:p>
    <w:p w14:paraId="7B5A6A90" w14:textId="6CE304FF" w:rsidR="00310D30" w:rsidRDefault="00310D3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Bread Street Ward, London.</w:t>
      </w:r>
    </w:p>
    <w:p w14:paraId="2A2BF55F" w14:textId="77777777" w:rsidR="00310D30" w:rsidRDefault="00310D30" w:rsidP="009139A6">
      <w:pPr>
        <w:pStyle w:val="NoSpacing"/>
        <w:rPr>
          <w:rFonts w:cs="Times New Roman"/>
          <w:szCs w:val="24"/>
        </w:rPr>
      </w:pPr>
    </w:p>
    <w:p w14:paraId="4FF67EC7" w14:textId="77777777" w:rsidR="00310D30" w:rsidRDefault="00310D30" w:rsidP="009139A6">
      <w:pPr>
        <w:pStyle w:val="NoSpacing"/>
        <w:rPr>
          <w:rFonts w:cs="Times New Roman"/>
          <w:szCs w:val="24"/>
        </w:rPr>
      </w:pPr>
    </w:p>
    <w:p w14:paraId="5B35CFF3" w14:textId="2B568311" w:rsidR="00310D30" w:rsidRDefault="00310D30" w:rsidP="00310D3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Dec.1428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He was elected </w:t>
      </w:r>
      <w:r>
        <w:rPr>
          <w:rFonts w:cs="Times New Roman"/>
          <w:szCs w:val="24"/>
        </w:rPr>
        <w:t>Beadle.</w:t>
      </w:r>
    </w:p>
    <w:p w14:paraId="3A7773AC" w14:textId="77777777" w:rsidR="00310D30" w:rsidRDefault="00310D30" w:rsidP="00310D30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139D5186" w14:textId="77777777" w:rsidR="00310D30" w:rsidRDefault="00310D30" w:rsidP="00310D3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p.546)</w:t>
      </w:r>
    </w:p>
    <w:p w14:paraId="154D3276" w14:textId="77777777" w:rsidR="00310D30" w:rsidRDefault="00310D30" w:rsidP="00310D30">
      <w:pPr>
        <w:pStyle w:val="NoSpacing"/>
        <w:rPr>
          <w:rFonts w:eastAsia="Times New Roman" w:cs="Times New Roman"/>
          <w:szCs w:val="24"/>
        </w:rPr>
      </w:pPr>
    </w:p>
    <w:p w14:paraId="4D9595DC" w14:textId="77777777" w:rsidR="00310D30" w:rsidRDefault="00310D30" w:rsidP="00310D30">
      <w:pPr>
        <w:pStyle w:val="NoSpacing"/>
        <w:rPr>
          <w:rFonts w:eastAsia="Times New Roman" w:cs="Times New Roman"/>
          <w:szCs w:val="24"/>
        </w:rPr>
      </w:pPr>
    </w:p>
    <w:p w14:paraId="7EA2ED36" w14:textId="77777777" w:rsidR="00310D30" w:rsidRDefault="00310D30" w:rsidP="00310D3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21 April 2023  </w:t>
      </w:r>
    </w:p>
    <w:p w14:paraId="16B47C7D" w14:textId="4B733E15" w:rsidR="00310D30" w:rsidRPr="00310D30" w:rsidRDefault="00310D30" w:rsidP="009139A6">
      <w:pPr>
        <w:pStyle w:val="NoSpacing"/>
        <w:rPr>
          <w:rFonts w:cs="Times New Roman"/>
          <w:szCs w:val="24"/>
        </w:rPr>
      </w:pPr>
    </w:p>
    <w:sectPr w:rsidR="00310D30" w:rsidRPr="00310D3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C5D91" w14:textId="77777777" w:rsidR="00310D30" w:rsidRDefault="00310D30" w:rsidP="009139A6">
      <w:r>
        <w:separator/>
      </w:r>
    </w:p>
  </w:endnote>
  <w:endnote w:type="continuationSeparator" w:id="0">
    <w:p w14:paraId="6EFC225D" w14:textId="77777777" w:rsidR="00310D30" w:rsidRDefault="00310D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9C6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B7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24C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7CCA5" w14:textId="77777777" w:rsidR="00310D30" w:rsidRDefault="00310D30" w:rsidP="009139A6">
      <w:r>
        <w:separator/>
      </w:r>
    </w:p>
  </w:footnote>
  <w:footnote w:type="continuationSeparator" w:id="0">
    <w:p w14:paraId="0CBC912D" w14:textId="77777777" w:rsidR="00310D30" w:rsidRDefault="00310D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CFA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067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9CB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D30"/>
    <w:rsid w:val="000666E0"/>
    <w:rsid w:val="002510B7"/>
    <w:rsid w:val="00310D3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93CD6"/>
  <w15:chartTrackingRefBased/>
  <w15:docId w15:val="{C45C44EE-E0D4-433F-809F-40804FD1F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2023-04-21T20:18:00Z</dcterms:created>
  <dcterms:modified xsi:type="dcterms:W3CDTF">2023-04-21T20:20:00Z</dcterms:modified>
</cp:coreProperties>
</file>